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CE0D" w14:textId="73A8FD32" w:rsidR="00535962" w:rsidRPr="00F7167E" w:rsidRDefault="008B7534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2889ABB2" wp14:editId="7B9EF19D">
            <wp:simplePos x="0" y="0"/>
            <wp:positionH relativeFrom="margin">
              <wp:posOffset>2486025</wp:posOffset>
            </wp:positionH>
            <wp:positionV relativeFrom="margin">
              <wp:posOffset>-767715</wp:posOffset>
            </wp:positionV>
            <wp:extent cx="880745" cy="878205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07BDA0D7">
                <wp:simplePos x="0" y="0"/>
                <wp:positionH relativeFrom="column">
                  <wp:posOffset>4295775</wp:posOffset>
                </wp:positionH>
                <wp:positionV relativeFrom="paragraph">
                  <wp:posOffset>-771525</wp:posOffset>
                </wp:positionV>
                <wp:extent cx="1967720" cy="819150"/>
                <wp:effectExtent l="0" t="0" r="1397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7720" cy="8191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5" y="561"/>
                            <a:ext cx="2412" cy="1021"/>
                            <a:chOff x="9151" y="720"/>
                            <a:chExt cx="2009" cy="949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26"/>
                              <a:ext cx="182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Hlk67559690" w:displacedByCustomXml="next"/>
                              <w:bookmarkStart w:id="1" w:name="_Hlk67559689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0C9C8C5D" w:rsidR="00130549" w:rsidRPr="00535962" w:rsidRDefault="008B7534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577EF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07689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  <w:bookmarkEnd w:id="0" w:displacedByCustomXml="prev"/>
                              <w:bookmarkEnd w:id="1" w:displacedByCustomXml="prev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6" style="position:absolute;margin-left:338.25pt;margin-top:-60.75pt;width:154.95pt;height:64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5;top:561;width:2412;height:1021" coordorigin="9151,720" coordsize="2009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26;width:182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bookmarkStart w:id="2" w:name="_Hlk67559690" w:displacedByCustomXml="next"/>
                        <w:bookmarkStart w:id="3" w:name="_Hlk67559689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0C9C8C5D" w:rsidR="00130549" w:rsidRPr="00535962" w:rsidRDefault="008B7534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577EF0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B07689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  <w:bookmarkEnd w:id="2" w:displacedByCustomXml="prev"/>
                        <w:bookmarkEnd w:id="3" w:displacedByCustomXml="prev"/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35ADB722">
                <wp:simplePos x="0" y="0"/>
                <wp:positionH relativeFrom="column">
                  <wp:posOffset>4815205</wp:posOffset>
                </wp:positionH>
                <wp:positionV relativeFrom="paragraph">
                  <wp:posOffset>47625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1AAA283A" w:rsidR="0026335F" w:rsidRPr="0026335F" w:rsidRDefault="00B076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910DB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F2DB" id="Text Box 12" o:spid="_x0000_s1031" type="#_x0000_t202" style="position:absolute;margin-left:379.15pt;margin-top:3.7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FEs5vzdAAAACAEAAA8AAAAAAAAAAAAAAAAAPQQAAGRycy9kb3ducmV2LnhtbFBL&#10;BQYAAAAABAAEAPMAAABHBQAAAAA=&#10;" filled="f" stroked="f">
                <v:textbox>
                  <w:txbxContent>
                    <w:p w14:paraId="7E10C021" w14:textId="1AAA283A" w:rsidR="0026335F" w:rsidRPr="0026335F" w:rsidRDefault="00B0768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910DB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B7534">
        <w:rPr>
          <w:rStyle w:val="Institucio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7494FF" wp14:editId="4CA85A90">
                <wp:simplePos x="0" y="0"/>
                <wp:positionH relativeFrom="column">
                  <wp:posOffset>1000125</wp:posOffset>
                </wp:positionH>
                <wp:positionV relativeFrom="paragraph">
                  <wp:posOffset>154305</wp:posOffset>
                </wp:positionV>
                <wp:extent cx="3923665" cy="556895"/>
                <wp:effectExtent l="0" t="0" r="0" b="0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A296E" w14:textId="77777777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3844AD6" w14:textId="6BF322EB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p>
                            </w:sdtContent>
                          </w:sdt>
                          <w:p w14:paraId="5537C078" w14:textId="77777777" w:rsidR="008B7534" w:rsidRPr="002E1412" w:rsidRDefault="008B7534" w:rsidP="008B7534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494FF" id="Text Box 16" o:spid="_x0000_s1032" type="#_x0000_t202" style="position:absolute;margin-left:78.75pt;margin-top:12.15pt;width:308.95pt;height:43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A296E" w14:textId="77777777" w:rsidR="008B7534" w:rsidRDefault="008B7534" w:rsidP="008B7534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3844AD6" w14:textId="6BF322EB" w:rsidR="008B7534" w:rsidRDefault="008B7534" w:rsidP="008B7534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p>
                      </w:sdtContent>
                    </w:sdt>
                    <w:p w14:paraId="5537C078" w14:textId="77777777" w:rsidR="008B7534" w:rsidRPr="002E1412" w:rsidRDefault="008B7534" w:rsidP="008B7534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5A273A" wp14:editId="53EFED45">
                <wp:simplePos x="0" y="0"/>
                <wp:positionH relativeFrom="column">
                  <wp:posOffset>-453390</wp:posOffset>
                </wp:positionH>
                <wp:positionV relativeFrom="paragraph">
                  <wp:posOffset>-571500</wp:posOffset>
                </wp:positionV>
                <wp:extent cx="150114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AAADD26" w14:textId="07FA105A" w:rsidR="00BC61BD" w:rsidRPr="00BC61BD" w:rsidRDefault="00F910D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910DB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F51FC5A" wp14:editId="22DF03AE">
                                      <wp:extent cx="1787871" cy="631714"/>
                                      <wp:effectExtent l="0" t="0" r="0" b="0"/>
                                      <wp:docPr id="2" name="Picture 2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2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alphaModFix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798003" cy="63529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273A" id="Text Box 2" o:spid="_x0000_s1033" type="#_x0000_t202" style="position:absolute;margin-left:-35.7pt;margin-top:-45pt;width:118.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AAADD26" w14:textId="07FA105A" w:rsidR="00BC61BD" w:rsidRPr="00BC61BD" w:rsidRDefault="00F910DB">
                          <w:pPr>
                            <w:rPr>
                              <w:lang w:val="en-US"/>
                            </w:rPr>
                          </w:pPr>
                          <w:r w:rsidRPr="00F910DB">
                            <w:rPr>
                              <w:noProof/>
                            </w:rPr>
                            <w:drawing>
                              <wp:inline distT="0" distB="0" distL="0" distR="0" wp14:anchorId="1F51FC5A" wp14:editId="22DF03AE">
                                <wp:extent cx="1787871" cy="631714"/>
                                <wp:effectExtent l="0" t="0" r="0" b="0"/>
                                <wp:docPr id="2" name="Picture 2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2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 cstate="print">
                                          <a:alphaModFix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98003" cy="6352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786E3DA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F8C66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04237B07" w:rsidR="00535962" w:rsidRPr="00535962" w:rsidRDefault="008B7534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55B94B9">
                <wp:simplePos x="0" y="0"/>
                <wp:positionH relativeFrom="column">
                  <wp:posOffset>5254625</wp:posOffset>
                </wp:positionH>
                <wp:positionV relativeFrom="paragraph">
                  <wp:posOffset>176530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07689">
                              <w:fldChar w:fldCharType="begin"/>
                            </w:r>
                            <w:r w:rsidR="00B07689">
                              <w:instrText xml:space="preserve"> NUMPAGES   \* MERGEFORMAT </w:instrText>
                            </w:r>
                            <w:r w:rsidR="00B07689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076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5" type="#_x0000_t202" style="position:absolute;margin-left:413.75pt;margin-top:13.9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" filled="f" stroked="f">
                <v:textbox>
                  <w:txbxContent>
                    <w:p w14:paraId="6FB0D00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07689">
                        <w:fldChar w:fldCharType="begin"/>
                      </w:r>
                      <w:r w:rsidR="00B07689">
                        <w:instrText xml:space="preserve"> NUMPAGES   \* MERGEFORMAT </w:instrText>
                      </w:r>
                      <w:r w:rsidR="00B07689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076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E2A05E1" w14:textId="2A6F1FCB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4DB6E6D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4617726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F43" w14:textId="03346984" w:rsidR="004D25CB" w:rsidRDefault="003D48E8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C6BE56" wp14:editId="592F35EB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A368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07689">
                            <w:fldChar w:fldCharType="begin"/>
                          </w:r>
                          <w:r w:rsidR="00B07689">
                            <w:instrText xml:space="preserve"> NUMPAGES   \* MERGEFORMAT </w:instrText>
                          </w:r>
                          <w:r w:rsidR="00B07689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0768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6BE5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57FA368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07689">
                      <w:fldChar w:fldCharType="begin"/>
                    </w:r>
                    <w:r w:rsidR="00B07689">
                      <w:instrText xml:space="preserve"> NUMPAGES   \* MERGEFORMAT </w:instrText>
                    </w:r>
                    <w:r w:rsidR="00B07689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0768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78676">
    <w:abstractNumId w:val="0"/>
  </w:num>
  <w:num w:numId="2" w16cid:durableId="856119041">
    <w:abstractNumId w:val="2"/>
  </w:num>
  <w:num w:numId="3" w16cid:durableId="1962178512">
    <w:abstractNumId w:val="1"/>
  </w:num>
  <w:num w:numId="4" w16cid:durableId="1085685588">
    <w:abstractNumId w:val="3"/>
  </w:num>
  <w:num w:numId="5" w16cid:durableId="972638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75190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77EF0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D6A57"/>
    <w:rsid w:val="00820C9F"/>
    <w:rsid w:val="0082707E"/>
    <w:rsid w:val="008315B0"/>
    <w:rsid w:val="008A04C0"/>
    <w:rsid w:val="008B3AE5"/>
    <w:rsid w:val="008B7534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1C97"/>
    <w:rsid w:val="00A42497"/>
    <w:rsid w:val="00A640BD"/>
    <w:rsid w:val="00A641A7"/>
    <w:rsid w:val="00A72F42"/>
    <w:rsid w:val="00AD7919"/>
    <w:rsid w:val="00AE0BEA"/>
    <w:rsid w:val="00B07689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10DB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DF6D1-F783-4300-839A-00302030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8</cp:revision>
  <cp:lastPrinted>2011-03-04T18:59:00Z</cp:lastPrinted>
  <dcterms:created xsi:type="dcterms:W3CDTF">2021-03-25T14:08:00Z</dcterms:created>
  <dcterms:modified xsi:type="dcterms:W3CDTF">2023-04-21T17:00:00Z</dcterms:modified>
</cp:coreProperties>
</file>